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Wakefield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Wakefield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Wakefield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Wakefield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Wakefield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Wakefield are estimated to have a score of 1-2 on the PGSI (low-risk gambling), whilst </w:t>
      </w:r>
      <w:r w:rsidRPr="00773DF7">
        <w:rPr>
          <w:rFonts w:ascii="Libre Franklin Light" w:hAnsi="Libre Franklin Light" w:cs="Calibri Light"/>
          <w:b/>
          <w:bCs/>
          <w:color w:val="C45911" w:themeColor="accent2" w:themeShade="BF"/>
        </w:rPr>
        <w:t xml:space="preserve">4.2%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46.2% </w:t>
      </w:r>
      <w:r w:rsidRPr="004747BF">
        <w:rPr>
          <w:rFonts w:ascii="Libre Franklin Light" w:eastAsia="Times New Roman" w:hAnsi="Libre Franklin Light" w:cs="Calibri Light"/>
        </w:rPr>
        <w:t xml:space="preserve">of those respondents classified as PGSI 8+ in Wakefield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Wakefield is estimated to be </w:t>
      </w:r>
      <w:r w:rsidRPr="00773DF7">
        <w:rPr>
          <w:rFonts w:ascii="Libre Franklin Light" w:eastAsia="Times New Roman" w:hAnsi="Libre Franklin Light" w:cs="Calibri Light"/>
          <w:b/>
          <w:bCs/>
          <w:color w:val="C45911" w:themeColor="accent2" w:themeShade="BF"/>
        </w:rPr>
        <w:t xml:space="preserve">£7,039,968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Wakefield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Wakefield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Wakefield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Wakefield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akefiel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Wakefield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akefiel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Wakefield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19.5%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Wakefield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46.2%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akefiel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Wakefield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19.0%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Wakefield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Wakefield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53.8%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Wakefield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Wakefield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Wakefield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£7,039,968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Wakefield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£114,670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£2,371,430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£169,881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£47,779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£87,595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£4,248,613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£7,039,968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Wakefield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Wakefield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Wakefield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Wakefield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7.0%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Wakefield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Wakefield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Wakefield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Wakefield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Wakefield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7.0%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Wakefield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Wakefield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Wakefield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9A844A0-0523-4C4B-81A3-4DFA2EA6ED3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